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FCCC8C" w14:textId="77777777" w:rsidR="00DE17C1" w:rsidRDefault="00DE17C1" w:rsidP="00DE1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MARHAM</w:t>
      </w:r>
      <w:r>
        <w:rPr>
          <w:rFonts w:ascii="Times New Roman" w:hAnsi="Times New Roman" w:cs="Times New Roman"/>
        </w:rPr>
        <w:t xml:space="preserve">      (fl.1484)</w:t>
      </w:r>
    </w:p>
    <w:p w14:paraId="43401EDB" w14:textId="77777777" w:rsidR="00DE17C1" w:rsidRDefault="00DE17C1" w:rsidP="00DE1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Norwich. Mason.</w:t>
      </w:r>
    </w:p>
    <w:p w14:paraId="0DEC851D" w14:textId="77777777" w:rsidR="00DE17C1" w:rsidRDefault="00DE17C1" w:rsidP="00DE17C1">
      <w:pPr>
        <w:rPr>
          <w:rFonts w:ascii="Times New Roman" w:hAnsi="Times New Roman" w:cs="Times New Roman"/>
        </w:rPr>
      </w:pPr>
    </w:p>
    <w:p w14:paraId="45BB5CF0" w14:textId="6ECF296B" w:rsidR="00DE17C1" w:rsidRDefault="00DE17C1" w:rsidP="00DE17C1">
      <w:pPr>
        <w:rPr>
          <w:rFonts w:ascii="Times New Roman" w:hAnsi="Times New Roman" w:cs="Times New Roman"/>
        </w:rPr>
      </w:pPr>
    </w:p>
    <w:p w14:paraId="4B403346" w14:textId="77777777" w:rsidR="008163FE" w:rsidRDefault="008163FE" w:rsidP="008163FE">
      <w:pPr>
        <w:pStyle w:val="NoSpacing"/>
        <w:rPr>
          <w:rFonts w:eastAsia="Calibri"/>
        </w:rPr>
      </w:pPr>
      <w:r>
        <w:rPr>
          <w:rFonts w:eastAsia="Calibri"/>
        </w:rPr>
        <w:tab/>
        <w:t>1483</w:t>
      </w:r>
      <w:r>
        <w:rPr>
          <w:rFonts w:eastAsia="Calibri"/>
        </w:rPr>
        <w:tab/>
        <w:t xml:space="preserve">Thomas Thorpe, Prior of Hickling, Norfolk(q.v.), brought a plaint of </w:t>
      </w:r>
      <w:proofErr w:type="gramStart"/>
      <w:r>
        <w:rPr>
          <w:rFonts w:eastAsia="Calibri"/>
        </w:rPr>
        <w:t>debt</w:t>
      </w:r>
      <w:proofErr w:type="gramEnd"/>
    </w:p>
    <w:p w14:paraId="78FBD067" w14:textId="2E56E8E4" w:rsidR="008163FE" w:rsidRDefault="008163FE" w:rsidP="008163FE">
      <w:pPr>
        <w:pStyle w:val="NoSpacing"/>
        <w:ind w:left="1440"/>
        <w:rPr>
          <w:rFonts w:eastAsia="Calibri"/>
        </w:rPr>
      </w:pPr>
      <w:r>
        <w:rPr>
          <w:rFonts w:eastAsia="Calibri"/>
        </w:rPr>
        <w:t xml:space="preserve">against </w:t>
      </w:r>
      <w:r>
        <w:rPr>
          <w:rFonts w:eastAsia="Calibri"/>
        </w:rPr>
        <w:t xml:space="preserve">him, </w:t>
      </w:r>
      <w:r>
        <w:rPr>
          <w:rFonts w:eastAsia="Calibri"/>
        </w:rPr>
        <w:t xml:space="preserve">Robert </w:t>
      </w:r>
      <w:proofErr w:type="spellStart"/>
      <w:r>
        <w:rPr>
          <w:rFonts w:eastAsia="Calibri"/>
        </w:rPr>
        <w:t>Brunstead</w:t>
      </w:r>
      <w:proofErr w:type="spellEnd"/>
      <w:r>
        <w:rPr>
          <w:rFonts w:eastAsia="Calibri"/>
        </w:rPr>
        <w:t xml:space="preserve"> of Yarmouth(q.v.) and Bartholomew </w:t>
      </w:r>
      <w:proofErr w:type="spellStart"/>
      <w:r>
        <w:rPr>
          <w:rFonts w:eastAsia="Calibri"/>
        </w:rPr>
        <w:t>Glamvyle</w:t>
      </w:r>
      <w:proofErr w:type="spellEnd"/>
      <w:r>
        <w:rPr>
          <w:rFonts w:eastAsia="Calibri"/>
        </w:rPr>
        <w:t xml:space="preserve"> of Yarmouth(q.v.).</w:t>
      </w:r>
    </w:p>
    <w:p w14:paraId="1C74E349" w14:textId="63D60D48" w:rsidR="008163FE" w:rsidRPr="008163FE" w:rsidRDefault="008163FE" w:rsidP="008163FE">
      <w:pPr>
        <w:pStyle w:val="NoSpacing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 w:rsidRPr="005A73DB">
        <w:rPr>
          <w:rFonts w:eastAsia="Calibri"/>
        </w:rPr>
        <w:t>(</w:t>
      </w:r>
      <w:r>
        <w:rPr>
          <w:rFonts w:eastAsia="Calibri"/>
        </w:rPr>
        <w:t xml:space="preserve"> </w:t>
      </w:r>
      <w:hyperlink r:id="rId6" w:history="1">
        <w:r w:rsidRPr="001A73A8">
          <w:rPr>
            <w:rStyle w:val="Hyperlink"/>
            <w:rFonts w:eastAsia="Calibri"/>
          </w:rPr>
          <w:t>http://aalt.law.uh.edu/Indices/CP40Indices/CP40no883Pl.htm</w:t>
        </w:r>
      </w:hyperlink>
      <w:r w:rsidRPr="005A73DB">
        <w:rPr>
          <w:rFonts w:eastAsia="Calibri"/>
          <w:u w:val="single"/>
        </w:rPr>
        <w:t xml:space="preserve"> </w:t>
      </w:r>
      <w:r w:rsidRPr="005A73DB">
        <w:rPr>
          <w:rFonts w:eastAsia="Calibri"/>
        </w:rPr>
        <w:t>)</w:t>
      </w:r>
    </w:p>
    <w:p w14:paraId="3FE92DE4" w14:textId="77777777" w:rsidR="00DE17C1" w:rsidRDefault="00DE17C1" w:rsidP="00DE1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Margaret </w:t>
      </w:r>
      <w:proofErr w:type="spellStart"/>
      <w:r>
        <w:rPr>
          <w:rFonts w:ascii="Times New Roman" w:hAnsi="Times New Roman" w:cs="Times New Roman"/>
        </w:rPr>
        <w:t>Coteler</w:t>
      </w:r>
      <w:proofErr w:type="spellEnd"/>
      <w:r>
        <w:rPr>
          <w:rFonts w:ascii="Times New Roman" w:hAnsi="Times New Roman" w:cs="Times New Roman"/>
        </w:rPr>
        <w:t>(q.v.) and Robert Bull(q.v.), as the executors of the late</w:t>
      </w:r>
    </w:p>
    <w:p w14:paraId="6F926156" w14:textId="77777777" w:rsidR="00DE17C1" w:rsidRDefault="00DE17C1" w:rsidP="00DE1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Walter </w:t>
      </w:r>
      <w:proofErr w:type="spellStart"/>
      <w:r>
        <w:rPr>
          <w:rFonts w:ascii="Times New Roman" w:hAnsi="Times New Roman" w:cs="Times New Roman"/>
        </w:rPr>
        <w:t>Coteler</w:t>
      </w:r>
      <w:proofErr w:type="spellEnd"/>
      <w:r>
        <w:rPr>
          <w:rFonts w:ascii="Times New Roman" w:hAnsi="Times New Roman" w:cs="Times New Roman"/>
        </w:rPr>
        <w:t xml:space="preserve"> of Norwich(q.v.), brought a plaint of debt against him,</w:t>
      </w:r>
    </w:p>
    <w:p w14:paraId="5DAD1474" w14:textId="77777777" w:rsidR="00DE17C1" w:rsidRDefault="00DE17C1" w:rsidP="00DE1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John Barman of Worsted(q.v.), John </w:t>
      </w:r>
      <w:proofErr w:type="spellStart"/>
      <w:r>
        <w:rPr>
          <w:rFonts w:ascii="Times New Roman" w:hAnsi="Times New Roman" w:cs="Times New Roman"/>
        </w:rPr>
        <w:t>Boro</w:t>
      </w:r>
      <w:proofErr w:type="spellEnd"/>
      <w:r>
        <w:rPr>
          <w:rFonts w:ascii="Times New Roman" w:hAnsi="Times New Roman" w:cs="Times New Roman"/>
        </w:rPr>
        <w:t xml:space="preserve"> of Worsted(q.v.) and Richard</w:t>
      </w:r>
    </w:p>
    <w:p w14:paraId="53F69BDA" w14:textId="77777777" w:rsidR="00DE17C1" w:rsidRDefault="00DE17C1" w:rsidP="00DE1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Lombe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Cawston</w:t>
      </w:r>
      <w:proofErr w:type="spellEnd"/>
      <w:r>
        <w:rPr>
          <w:rFonts w:ascii="Times New Roman" w:hAnsi="Times New Roman" w:cs="Times New Roman"/>
        </w:rPr>
        <w:t>(q.v.).</w:t>
      </w:r>
    </w:p>
    <w:p w14:paraId="36C5E1BF" w14:textId="1DB9DAB4" w:rsidR="00DE17C1" w:rsidRDefault="00DE17C1" w:rsidP="00DE1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="00035F05" w:rsidRPr="006564AD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7E07DB58" w14:textId="77777777" w:rsidR="00035F05" w:rsidRDefault="00035F05" w:rsidP="00035F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Margaret </w:t>
      </w:r>
      <w:proofErr w:type="spellStart"/>
      <w:r>
        <w:rPr>
          <w:rFonts w:ascii="Times New Roman" w:hAnsi="Times New Roman" w:cs="Times New Roman"/>
        </w:rPr>
        <w:t>Cuteler</w:t>
      </w:r>
      <w:proofErr w:type="spellEnd"/>
      <w:r>
        <w:rPr>
          <w:rFonts w:ascii="Times New Roman" w:hAnsi="Times New Roman" w:cs="Times New Roman"/>
        </w:rPr>
        <w:t xml:space="preserve">(q.v.) and Robert Bull(q.v.), as the executors of the late </w:t>
      </w:r>
    </w:p>
    <w:p w14:paraId="0E76B968" w14:textId="77777777" w:rsidR="00035F05" w:rsidRDefault="00035F05" w:rsidP="00035F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Edward </w:t>
      </w:r>
      <w:proofErr w:type="spellStart"/>
      <w:r>
        <w:rPr>
          <w:rFonts w:ascii="Times New Roman" w:hAnsi="Times New Roman" w:cs="Times New Roman"/>
        </w:rPr>
        <w:t>Cuteler</w:t>
      </w:r>
      <w:proofErr w:type="spellEnd"/>
      <w:r>
        <w:rPr>
          <w:rFonts w:ascii="Times New Roman" w:hAnsi="Times New Roman" w:cs="Times New Roman"/>
        </w:rPr>
        <w:t xml:space="preserve"> of Norwich(q.v.), brought a plaint of debt against him,</w:t>
      </w:r>
    </w:p>
    <w:p w14:paraId="7BB376C3" w14:textId="63B60BC7" w:rsidR="00035F05" w:rsidRDefault="00035F05" w:rsidP="00035F0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John Carman of Worsted(q.v.), John Bore of Worsted(q.v.)</w:t>
      </w:r>
    </w:p>
    <w:p w14:paraId="11857F24" w14:textId="3A56D811" w:rsidR="00035F05" w:rsidRDefault="00035F05" w:rsidP="00035F05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and Richard </w:t>
      </w:r>
      <w:proofErr w:type="spellStart"/>
      <w:r>
        <w:rPr>
          <w:rFonts w:ascii="Times New Roman" w:hAnsi="Times New Roman" w:cs="Times New Roman"/>
        </w:rPr>
        <w:t>Lombe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Cawston</w:t>
      </w:r>
      <w:proofErr w:type="spellEnd"/>
      <w:r>
        <w:rPr>
          <w:rFonts w:ascii="Times New Roman" w:hAnsi="Times New Roman" w:cs="Times New Roman"/>
        </w:rPr>
        <w:t>(q.v.).   (</w:t>
      </w:r>
      <w:hyperlink r:id="rId8" w:history="1">
        <w:r w:rsidRPr="00436EE1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DD860F5" w14:textId="77777777" w:rsidR="001D7C58" w:rsidRDefault="001D7C58" w:rsidP="001D7C5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Thorp, Prior of Hickling, Norfolk(q.v.), brought a plaint of debt</w:t>
      </w:r>
    </w:p>
    <w:p w14:paraId="588ADB06" w14:textId="6A4AC238" w:rsidR="001D7C58" w:rsidRDefault="001D7C58" w:rsidP="001D7C58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against him, John Potter of Middleton, Suffolk(q.v.), John Nobbys of Parham(q.v.) and William Bacon of Eccles-on-Sea, Norfolk(q.v.).</w:t>
      </w:r>
    </w:p>
    <w:p w14:paraId="680F94AA" w14:textId="0D7FCA1B" w:rsidR="001D7C58" w:rsidRDefault="001D7C58" w:rsidP="001D7C58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9" w:history="1">
        <w:r w:rsidRPr="006B47F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0ABE762" w14:textId="77777777" w:rsidR="001D7C58" w:rsidRDefault="001D7C58" w:rsidP="001D7C58">
      <w:pPr>
        <w:rPr>
          <w:rFonts w:ascii="Times New Roman" w:hAnsi="Times New Roman" w:cs="Times New Roman"/>
        </w:rPr>
      </w:pPr>
    </w:p>
    <w:p w14:paraId="34A3A377" w14:textId="08665CFE" w:rsidR="00035F05" w:rsidRDefault="00035F05" w:rsidP="00DE17C1">
      <w:pPr>
        <w:rPr>
          <w:rFonts w:ascii="Times New Roman" w:hAnsi="Times New Roman" w:cs="Times New Roman"/>
        </w:rPr>
      </w:pPr>
    </w:p>
    <w:p w14:paraId="26516C27" w14:textId="5A0A2D5A" w:rsidR="001D7C58" w:rsidRDefault="001D7C58" w:rsidP="00DE1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September 2019</w:t>
      </w:r>
    </w:p>
    <w:p w14:paraId="7F6423DC" w14:textId="1ACF793D" w:rsidR="008163FE" w:rsidRDefault="008163FE" w:rsidP="00DE1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March 2021</w:t>
      </w:r>
    </w:p>
    <w:p w14:paraId="0ABFFD93" w14:textId="77777777" w:rsidR="006B2F86" w:rsidRPr="00E71FC3" w:rsidRDefault="008163FE" w:rsidP="00E71FC3">
      <w:pPr>
        <w:pStyle w:val="NoSpacing"/>
      </w:pPr>
    </w:p>
    <w:sectPr w:rsidR="006B2F86" w:rsidRPr="00E71FC3">
      <w:footerReference w:type="default" r:id="rId10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92EF7D" w14:textId="77777777" w:rsidR="00DE17C1" w:rsidRDefault="00DE17C1" w:rsidP="00E71FC3">
      <w:r>
        <w:separator/>
      </w:r>
    </w:p>
  </w:endnote>
  <w:endnote w:type="continuationSeparator" w:id="0">
    <w:p w14:paraId="0008C124" w14:textId="77777777" w:rsidR="00DE17C1" w:rsidRDefault="00DE17C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315D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FB138" w14:textId="77777777" w:rsidR="00DE17C1" w:rsidRDefault="00DE17C1" w:rsidP="00E71FC3">
      <w:r>
        <w:separator/>
      </w:r>
    </w:p>
  </w:footnote>
  <w:footnote w:type="continuationSeparator" w:id="0">
    <w:p w14:paraId="0407323A" w14:textId="77777777" w:rsidR="00DE17C1" w:rsidRDefault="00DE17C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7C1"/>
    <w:rsid w:val="00035F05"/>
    <w:rsid w:val="001A7C09"/>
    <w:rsid w:val="001D7C58"/>
    <w:rsid w:val="00577BD5"/>
    <w:rsid w:val="00656CBA"/>
    <w:rsid w:val="006A1F77"/>
    <w:rsid w:val="00733BE7"/>
    <w:rsid w:val="008163FE"/>
    <w:rsid w:val="00AB52E8"/>
    <w:rsid w:val="00B16D3F"/>
    <w:rsid w:val="00BB41AC"/>
    <w:rsid w:val="00DE17C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25998"/>
  <w15:chartTrackingRefBased/>
  <w15:docId w15:val="{11E7AD0D-BF26-4456-8F13-9C169FEDB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7C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35F0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35F0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888Pl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://aalt.law.uh.edu/Indices/CP40Indices/CP40no888Pl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4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4</cp:revision>
  <dcterms:created xsi:type="dcterms:W3CDTF">2017-08-05T18:24:00Z</dcterms:created>
  <dcterms:modified xsi:type="dcterms:W3CDTF">2021-03-27T15:39:00Z</dcterms:modified>
</cp:coreProperties>
</file>